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E2" w:rsidRPr="00E91780" w:rsidRDefault="004548E2" w:rsidP="00E91780">
      <w:pPr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3</w:t>
      </w:r>
      <w:r w:rsidRPr="00E91780">
        <w:rPr>
          <w:rFonts w:ascii="Times New Roman" w:hAnsi="Times New Roman"/>
          <w:b/>
          <w:bCs/>
        </w:rPr>
        <w:t xml:space="preserve"> do </w:t>
      </w:r>
      <w:r>
        <w:rPr>
          <w:rFonts w:ascii="Times New Roman" w:hAnsi="Times New Roman"/>
          <w:b/>
          <w:bCs/>
        </w:rPr>
        <w:t xml:space="preserve">iwz </w:t>
      </w:r>
    </w:p>
    <w:p w:rsidR="004548E2" w:rsidRPr="00E91780" w:rsidRDefault="004548E2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...............................................</w:t>
      </w:r>
    </w:p>
    <w:p w:rsidR="004548E2" w:rsidRPr="00E91780" w:rsidRDefault="004548E2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 pieczęć wykonawcy)</w:t>
      </w:r>
    </w:p>
    <w:p w:rsidR="004548E2" w:rsidRPr="00E91780" w:rsidRDefault="004548E2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548E2" w:rsidRDefault="004548E2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8E2" w:rsidRPr="00E91780" w:rsidRDefault="004548E2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>OŚWIADCZENIE WYKONAWCY</w:t>
      </w:r>
      <w:r>
        <w:rPr>
          <w:rFonts w:ascii="Times New Roman" w:hAnsi="Times New Roman"/>
          <w:b/>
          <w:sz w:val="24"/>
          <w:szCs w:val="24"/>
        </w:rPr>
        <w:t xml:space="preserve"> O BRAKU PODSTAW DO WYKLUCZENIA</w:t>
      </w:r>
    </w:p>
    <w:p w:rsidR="004548E2" w:rsidRPr="00E91780" w:rsidRDefault="004548E2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48E2" w:rsidRPr="00E91780" w:rsidRDefault="004548E2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48E2" w:rsidRPr="00E91780" w:rsidRDefault="004548E2" w:rsidP="006A09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Ja (my), niżej podpisany(ni) ...........................................................................................</w:t>
      </w:r>
    </w:p>
    <w:p w:rsidR="004548E2" w:rsidRPr="00E91780" w:rsidRDefault="004548E2" w:rsidP="00E917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48E2" w:rsidRPr="00E91780" w:rsidRDefault="004548E2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działając w imieniu i na rzecz : …………………………………………………………………</w:t>
      </w:r>
    </w:p>
    <w:p w:rsidR="004548E2" w:rsidRPr="00E91780" w:rsidRDefault="004548E2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48E2" w:rsidRPr="00E91780" w:rsidRDefault="004548E2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4548E2" w:rsidRPr="00E91780" w:rsidRDefault="004548E2" w:rsidP="00E91780">
      <w:pPr>
        <w:spacing w:after="0" w:line="240" w:lineRule="auto"/>
        <w:jc w:val="center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(pełna nazwa wykonawcy)</w:t>
      </w:r>
    </w:p>
    <w:p w:rsidR="004548E2" w:rsidRPr="00E91780" w:rsidRDefault="004548E2" w:rsidP="00E91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48E2" w:rsidRPr="00E91780" w:rsidRDefault="004548E2" w:rsidP="00E91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4548E2" w:rsidRPr="00E91780" w:rsidRDefault="004548E2" w:rsidP="00E91780">
      <w:pPr>
        <w:spacing w:after="0" w:line="240" w:lineRule="auto"/>
        <w:jc w:val="center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(adres siedziby wykonawcy)</w:t>
      </w:r>
    </w:p>
    <w:p w:rsidR="004548E2" w:rsidRPr="00E91780" w:rsidRDefault="004548E2" w:rsidP="00E91780">
      <w:pPr>
        <w:pStyle w:val="Footer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</w:p>
    <w:p w:rsidR="004548E2" w:rsidRPr="005E3A39" w:rsidRDefault="004548E2" w:rsidP="005E3A39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sz w:val="24"/>
          <w:szCs w:val="24"/>
        </w:rPr>
      </w:pPr>
      <w:r w:rsidRPr="00F07B9B">
        <w:rPr>
          <w:rFonts w:ascii="Times New Roman" w:hAnsi="Times New Roman"/>
          <w:sz w:val="24"/>
          <w:szCs w:val="24"/>
        </w:rPr>
        <w:t>w odpowiedzi na og</w:t>
      </w:r>
      <w:r>
        <w:rPr>
          <w:rFonts w:ascii="Times New Roman" w:hAnsi="Times New Roman"/>
          <w:sz w:val="24"/>
          <w:szCs w:val="24"/>
        </w:rPr>
        <w:t>łoszenie w</w:t>
      </w:r>
      <w:r w:rsidRPr="00F07B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postępowaniu na usługi społeczne</w:t>
      </w:r>
      <w:r w:rsidRPr="00F07B9B">
        <w:rPr>
          <w:rFonts w:ascii="Times New Roman" w:hAnsi="Times New Roman"/>
          <w:sz w:val="24"/>
          <w:szCs w:val="24"/>
        </w:rPr>
        <w:t xml:space="preserve"> prowadzonym na podstawie art. 138 o ustawy</w:t>
      </w:r>
      <w:r>
        <w:rPr>
          <w:rFonts w:ascii="Times New Roman" w:hAnsi="Times New Roman"/>
          <w:sz w:val="24"/>
          <w:szCs w:val="24"/>
        </w:rPr>
        <w:t xml:space="preserve"> prawo zamówień publicznych na </w:t>
      </w:r>
      <w:r w:rsidRPr="00203DC7">
        <w:rPr>
          <w:sz w:val="24"/>
          <w:szCs w:val="24"/>
        </w:rPr>
        <w:t>„</w:t>
      </w:r>
      <w:r w:rsidRPr="005E3A39">
        <w:rPr>
          <w:rFonts w:ascii="Times New Roman" w:hAnsi="Times New Roman"/>
          <w:color w:val="000000"/>
          <w:sz w:val="24"/>
          <w:szCs w:val="24"/>
        </w:rPr>
        <w:t>świadczenie usług przygotowywania oraz dowozu posiłków dla osób  wskazanych przez Miejski Ośrodek Pomocy Rodzinie w Szczecinie”</w:t>
      </w:r>
    </w:p>
    <w:p w:rsidR="004548E2" w:rsidRPr="007818B6" w:rsidRDefault="004548E2" w:rsidP="00916B4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18B6">
        <w:rPr>
          <w:rFonts w:ascii="Times New Roman" w:hAnsi="Times New Roman"/>
          <w:b/>
          <w:bCs/>
          <w:sz w:val="24"/>
          <w:szCs w:val="24"/>
        </w:rPr>
        <w:t xml:space="preserve">oświadczam(my), </w:t>
      </w:r>
      <w:r w:rsidRPr="007818B6">
        <w:rPr>
          <w:rFonts w:ascii="Times New Roman" w:hAnsi="Times New Roman"/>
          <w:b/>
          <w:sz w:val="24"/>
          <w:szCs w:val="24"/>
        </w:rPr>
        <w:t>że w stosunku do wykonawcy, którego reprezentuję/jemy nie zachod</w:t>
      </w:r>
      <w:r>
        <w:rPr>
          <w:rFonts w:ascii="Times New Roman" w:hAnsi="Times New Roman"/>
          <w:b/>
          <w:sz w:val="24"/>
          <w:szCs w:val="24"/>
        </w:rPr>
        <w:t>zą podstawy wykluczenia tj:</w:t>
      </w:r>
    </w:p>
    <w:p w:rsidR="004548E2" w:rsidRPr="007818B6" w:rsidRDefault="004548E2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548E2" w:rsidRDefault="004548E2" w:rsidP="00A3645F">
      <w:pPr>
        <w:pStyle w:val="pkt"/>
        <w:numPr>
          <w:ilvl w:val="0"/>
          <w:numId w:val="13"/>
        </w:numPr>
      </w:pPr>
      <w:r>
        <w:t>w stosunku do wykonawcy nie otwarto likwidacji ani nie ogłoszono jego upadłości;</w:t>
      </w:r>
    </w:p>
    <w:p w:rsidR="004548E2" w:rsidRDefault="004548E2" w:rsidP="00A3645F">
      <w:pPr>
        <w:pStyle w:val="pkt"/>
        <w:numPr>
          <w:ilvl w:val="0"/>
          <w:numId w:val="13"/>
        </w:numPr>
      </w:pPr>
      <w:r>
        <w:t>nie zalega z uiszczeniem podatków oraz opłat i składek na ubezpieczenie społeczne lub zdrowotne, ewentualnie uzyskał przewidzianą prawem zgodę na zwolnienie, odroczenie lub rozłożenie na raty zaległych płatności lub wstrzymanie w całości wykonania decyzji właściwego organu;</w:t>
      </w:r>
    </w:p>
    <w:p w:rsidR="004548E2" w:rsidRDefault="004548E2" w:rsidP="00A3645F">
      <w:pPr>
        <w:pStyle w:val="pkt"/>
        <w:numPr>
          <w:ilvl w:val="0"/>
          <w:numId w:val="13"/>
        </w:numPr>
      </w:pPr>
      <w:r>
        <w:t>wykonawca będący osobą fizyczną nie został prawomocnie skazany za przestępstwo popełnione w związku z postępowaniem o udzielenie zamówienia publicznego, przestępstwo przekupstwa, przestępstwo przeciwko obrotowi gospodarczemu albo inne przestępstwo popełnione w celu osiągnięcia korzyści majątkowych;</w:t>
      </w:r>
    </w:p>
    <w:p w:rsidR="004548E2" w:rsidRDefault="004548E2" w:rsidP="00A3645F">
      <w:pPr>
        <w:pStyle w:val="pkt"/>
        <w:numPr>
          <w:ilvl w:val="0"/>
          <w:numId w:val="13"/>
        </w:numPr>
      </w:pPr>
      <w:r>
        <w:t>wspólnik spółki jawnej nie został prawomocnie skazany za przestępstwo popełnione w związku z postępowaniem o udzielenie zamówienia publicznego, przestępstwo przekupstwa, przestępstwo przeciwko obrotowi gospodarczemu albo inne przestępstwo popełnione w celu osiągnięcia korzyści majątkowych;</w:t>
      </w:r>
    </w:p>
    <w:p w:rsidR="004548E2" w:rsidRDefault="004548E2" w:rsidP="00A3645F">
      <w:pPr>
        <w:pStyle w:val="pkt"/>
        <w:numPr>
          <w:ilvl w:val="0"/>
          <w:numId w:val="13"/>
        </w:numPr>
      </w:pPr>
      <w:r>
        <w:t>partner lub członek zarządu spółki partnerskiej nie został prawomocnie skazany za przestępstwa popełnione w związku z postępowaniem o udzielenie zamówienia, przestępstwo przekupstwa, przestępstwo przeciwko obrotowi gospodarczemu albo inne przestępstwo popełnione w celu osiągnięcia korzyści majątkowych;</w:t>
      </w:r>
    </w:p>
    <w:p w:rsidR="004548E2" w:rsidRDefault="004548E2" w:rsidP="00A3645F">
      <w:pPr>
        <w:pStyle w:val="pkt"/>
        <w:numPr>
          <w:ilvl w:val="0"/>
          <w:numId w:val="13"/>
        </w:numPr>
      </w:pPr>
      <w:r>
        <w:t>komplementariusz spółki komandytowej lub spółki komandytowo-akcyjnej, nie został prawomocnie skazany za przestępstwa popełnione w związku z postępowaniem o udzielenie zamówienia, przestępstwo przekupstwa, przestępstwo przeciwko obrotowi gospodarczemu albo inne przestępstwo popełnione w celu osiągnięcia korzyści majątkowych;</w:t>
      </w:r>
    </w:p>
    <w:p w:rsidR="004548E2" w:rsidRDefault="004548E2" w:rsidP="00A3645F">
      <w:pPr>
        <w:pStyle w:val="pkt"/>
        <w:numPr>
          <w:ilvl w:val="0"/>
          <w:numId w:val="13"/>
        </w:numPr>
      </w:pPr>
      <w:r>
        <w:t>urzędujący członek organu zarządzającego osoby prawnej nie został prawomocnie skazany za przestępstwa popełnione w związku z postępowaniem o udzielenie zamówienia, przestępstwo przekupstwa, przestępstwo przeciwko obrotowi gospodarczemu albo inne przestępstwo popełnione w celu osiągnięcia korzyści majątkowych;</w:t>
      </w:r>
    </w:p>
    <w:p w:rsidR="004548E2" w:rsidRDefault="004548E2" w:rsidP="00A3645F">
      <w:pPr>
        <w:pStyle w:val="pkt"/>
        <w:numPr>
          <w:ilvl w:val="0"/>
          <w:numId w:val="13"/>
        </w:numPr>
      </w:pPr>
      <w:r>
        <w:t xml:space="preserve">wobec wykonawcy będącego podmiotem zbiorowym sąd nie orzekł o zakazie ubiegania się o zamówienie, na podstawie przepisów o odpowiedzialności podmiotów zbiorowych za czyny zabronione pod groźbą kary; </w:t>
      </w:r>
    </w:p>
    <w:p w:rsidR="004548E2" w:rsidRPr="00AD4FF2" w:rsidRDefault="004548E2" w:rsidP="00AD4FF2">
      <w:pPr>
        <w:pStyle w:val="pkt1"/>
        <w:numPr>
          <w:ilvl w:val="0"/>
          <w:numId w:val="13"/>
        </w:numPr>
        <w:ind w:hanging="436"/>
      </w:pPr>
      <w:r>
        <w:t>nie złożył nieprawdziwych informacji mających wpływ na wynik prowadzonego postępowania;</w:t>
      </w:r>
    </w:p>
    <w:p w:rsidR="004548E2" w:rsidRDefault="004548E2" w:rsidP="0033535A">
      <w:pPr>
        <w:tabs>
          <w:tab w:val="num" w:pos="709"/>
        </w:tabs>
        <w:ind w:left="709" w:hanging="283"/>
      </w:pPr>
    </w:p>
    <w:p w:rsidR="004548E2" w:rsidRPr="0033535A" w:rsidRDefault="004548E2" w:rsidP="003353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35A">
        <w:rPr>
          <w:rFonts w:ascii="Times New Roman" w:hAnsi="Times New Roman"/>
          <w:sz w:val="24"/>
          <w:szCs w:val="24"/>
        </w:rPr>
        <w:t xml:space="preserve">..............................., dn. </w:t>
      </w:r>
      <w:r>
        <w:rPr>
          <w:rFonts w:ascii="Times New Roman" w:hAnsi="Times New Roman"/>
          <w:sz w:val="24"/>
          <w:szCs w:val="24"/>
        </w:rPr>
        <w:t>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535A">
        <w:rPr>
          <w:rFonts w:ascii="Times New Roman" w:hAnsi="Times New Roman"/>
          <w:sz w:val="24"/>
          <w:szCs w:val="24"/>
        </w:rPr>
        <w:t>..................................................................</w:t>
      </w:r>
    </w:p>
    <w:p w:rsidR="004548E2" w:rsidRDefault="004548E2" w:rsidP="0033535A">
      <w:pPr>
        <w:pStyle w:val="BodyTextIndent3"/>
        <w:ind w:left="0"/>
        <w:jc w:val="left"/>
        <w:rPr>
          <w:sz w:val="22"/>
          <w:szCs w:val="22"/>
        </w:rPr>
      </w:pPr>
      <w:r w:rsidRPr="0033535A">
        <w:rPr>
          <w:sz w:val="22"/>
          <w:szCs w:val="22"/>
        </w:rPr>
        <w:t xml:space="preserve">                                               </w:t>
      </w:r>
      <w:r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3535A">
        <w:rPr>
          <w:sz w:val="22"/>
          <w:szCs w:val="22"/>
        </w:rPr>
        <w:t>(podpis(y) osób uprawnionych</w:t>
      </w:r>
    </w:p>
    <w:p w:rsidR="004548E2" w:rsidRPr="0033535A" w:rsidRDefault="004548E2" w:rsidP="00CC7DF2">
      <w:pPr>
        <w:pStyle w:val="BodyTextIndent3"/>
        <w:ind w:firstLine="708"/>
        <w:jc w:val="left"/>
        <w:rPr>
          <w:sz w:val="22"/>
          <w:szCs w:val="22"/>
        </w:rPr>
      </w:pPr>
      <w:r w:rsidRPr="0033535A">
        <w:rPr>
          <w:sz w:val="22"/>
          <w:szCs w:val="22"/>
        </w:rPr>
        <w:t xml:space="preserve"> do reprezentacji wykonawcy)</w:t>
      </w:r>
    </w:p>
    <w:p w:rsidR="004548E2" w:rsidRPr="0033535A" w:rsidRDefault="004548E2" w:rsidP="0033535A">
      <w:pPr>
        <w:jc w:val="both"/>
        <w:rPr>
          <w:rFonts w:ascii="Times New Roman" w:hAnsi="Times New Roman"/>
          <w:sz w:val="24"/>
          <w:szCs w:val="24"/>
        </w:rPr>
      </w:pPr>
      <w:r w:rsidRPr="0033535A">
        <w:rPr>
          <w:rFonts w:ascii="Times New Roman" w:hAnsi="Times New Roman"/>
          <w:sz w:val="24"/>
          <w:szCs w:val="24"/>
        </w:rPr>
        <w:t> </w:t>
      </w:r>
    </w:p>
    <w:p w:rsidR="004548E2" w:rsidRPr="00E91780" w:rsidRDefault="004548E2" w:rsidP="00E91780">
      <w:pPr>
        <w:spacing w:after="0" w:line="240" w:lineRule="auto"/>
        <w:ind w:left="6372" w:firstLine="708"/>
        <w:jc w:val="both"/>
        <w:rPr>
          <w:rFonts w:ascii="Times New Roman" w:hAnsi="Times New Roman"/>
          <w:sz w:val="20"/>
          <w:szCs w:val="20"/>
        </w:rPr>
      </w:pPr>
    </w:p>
    <w:p w:rsidR="004548E2" w:rsidRDefault="004548E2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4548E2" w:rsidRPr="00E91780" w:rsidRDefault="004548E2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sectPr w:rsidR="004548E2" w:rsidRPr="00E91780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8E2" w:rsidRDefault="004548E2" w:rsidP="0038231F">
      <w:pPr>
        <w:spacing w:after="0" w:line="240" w:lineRule="auto"/>
      </w:pPr>
      <w:r>
        <w:separator/>
      </w:r>
    </w:p>
  </w:endnote>
  <w:endnote w:type="continuationSeparator" w:id="0">
    <w:p w:rsidR="004548E2" w:rsidRDefault="004548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8E2" w:rsidRPr="0027560C" w:rsidRDefault="004548E2">
    <w:pPr>
      <w:pStyle w:val="Footer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4548E2" w:rsidRDefault="004548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8E2" w:rsidRDefault="004548E2" w:rsidP="0038231F">
      <w:pPr>
        <w:spacing w:after="0" w:line="240" w:lineRule="auto"/>
      </w:pPr>
      <w:r>
        <w:separator/>
      </w:r>
    </w:p>
  </w:footnote>
  <w:footnote w:type="continuationSeparator" w:id="0">
    <w:p w:rsidR="004548E2" w:rsidRDefault="004548E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3">
    <w:nsid w:val="0D48443F"/>
    <w:multiLevelType w:val="hybridMultilevel"/>
    <w:tmpl w:val="BB8688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F971FD"/>
    <w:multiLevelType w:val="singleLevel"/>
    <w:tmpl w:val="6D4C8DB4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cs="Times New Roman"/>
      </w:rPr>
    </w:lvl>
  </w:abstractNum>
  <w:abstractNum w:abstractNumId="5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7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5"/>
  </w:num>
  <w:num w:numId="10">
    <w:abstractNumId w:val="6"/>
  </w:num>
  <w:num w:numId="11">
    <w:abstractNumId w:val="11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328C4"/>
    <w:rsid w:val="00053937"/>
    <w:rsid w:val="00056616"/>
    <w:rsid w:val="000613EB"/>
    <w:rsid w:val="000809B6"/>
    <w:rsid w:val="000817F4"/>
    <w:rsid w:val="00083A09"/>
    <w:rsid w:val="00090D8B"/>
    <w:rsid w:val="000B1025"/>
    <w:rsid w:val="000B1F47"/>
    <w:rsid w:val="000C021E"/>
    <w:rsid w:val="000C6AF7"/>
    <w:rsid w:val="000C7041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91"/>
    <w:rsid w:val="0011121A"/>
    <w:rsid w:val="00127878"/>
    <w:rsid w:val="00137C12"/>
    <w:rsid w:val="00143DFC"/>
    <w:rsid w:val="001448FB"/>
    <w:rsid w:val="001670F2"/>
    <w:rsid w:val="001704E8"/>
    <w:rsid w:val="001739E5"/>
    <w:rsid w:val="001807BF"/>
    <w:rsid w:val="00190D6E"/>
    <w:rsid w:val="00193E01"/>
    <w:rsid w:val="001957C5"/>
    <w:rsid w:val="001A0DB2"/>
    <w:rsid w:val="001B7DA3"/>
    <w:rsid w:val="001C6945"/>
    <w:rsid w:val="001D3A19"/>
    <w:rsid w:val="001D4C90"/>
    <w:rsid w:val="001F09E9"/>
    <w:rsid w:val="001F4C82"/>
    <w:rsid w:val="00203DC7"/>
    <w:rsid w:val="00211377"/>
    <w:rsid w:val="002167D3"/>
    <w:rsid w:val="0022495C"/>
    <w:rsid w:val="0024732C"/>
    <w:rsid w:val="0025263C"/>
    <w:rsid w:val="0025358A"/>
    <w:rsid w:val="00255142"/>
    <w:rsid w:val="002558CB"/>
    <w:rsid w:val="002625F9"/>
    <w:rsid w:val="00264A88"/>
    <w:rsid w:val="00266581"/>
    <w:rsid w:val="00267089"/>
    <w:rsid w:val="0027560C"/>
    <w:rsid w:val="0027579F"/>
    <w:rsid w:val="00287BCD"/>
    <w:rsid w:val="002B31B5"/>
    <w:rsid w:val="002B5B13"/>
    <w:rsid w:val="002C42F8"/>
    <w:rsid w:val="002C4948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46B67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0079F"/>
    <w:rsid w:val="0040747D"/>
    <w:rsid w:val="00434CC2"/>
    <w:rsid w:val="004548E2"/>
    <w:rsid w:val="00466838"/>
    <w:rsid w:val="004761C6"/>
    <w:rsid w:val="00481B45"/>
    <w:rsid w:val="00484F88"/>
    <w:rsid w:val="004A70D9"/>
    <w:rsid w:val="004B00A9"/>
    <w:rsid w:val="004C43B8"/>
    <w:rsid w:val="004D3728"/>
    <w:rsid w:val="004E2EB9"/>
    <w:rsid w:val="004F23F7"/>
    <w:rsid w:val="004F3005"/>
    <w:rsid w:val="004F742E"/>
    <w:rsid w:val="00500358"/>
    <w:rsid w:val="0050120F"/>
    <w:rsid w:val="005031A7"/>
    <w:rsid w:val="00520174"/>
    <w:rsid w:val="00520592"/>
    <w:rsid w:val="00525621"/>
    <w:rsid w:val="0053130C"/>
    <w:rsid w:val="005319CA"/>
    <w:rsid w:val="00535998"/>
    <w:rsid w:val="005411DF"/>
    <w:rsid w:val="0055207D"/>
    <w:rsid w:val="005639D5"/>
    <w:rsid w:val="005641F0"/>
    <w:rsid w:val="00576C56"/>
    <w:rsid w:val="005A73FB"/>
    <w:rsid w:val="005D292B"/>
    <w:rsid w:val="005D32CA"/>
    <w:rsid w:val="005E176A"/>
    <w:rsid w:val="005E3A39"/>
    <w:rsid w:val="00616F63"/>
    <w:rsid w:val="0063725C"/>
    <w:rsid w:val="006440B0"/>
    <w:rsid w:val="0064500B"/>
    <w:rsid w:val="00676367"/>
    <w:rsid w:val="00677C66"/>
    <w:rsid w:val="00677D0B"/>
    <w:rsid w:val="00687919"/>
    <w:rsid w:val="0069088D"/>
    <w:rsid w:val="00692DF3"/>
    <w:rsid w:val="006A09D8"/>
    <w:rsid w:val="006A52B6"/>
    <w:rsid w:val="006C716F"/>
    <w:rsid w:val="006E16A6"/>
    <w:rsid w:val="006F3D32"/>
    <w:rsid w:val="0070699F"/>
    <w:rsid w:val="007118F0"/>
    <w:rsid w:val="00714691"/>
    <w:rsid w:val="00717C60"/>
    <w:rsid w:val="00720EF2"/>
    <w:rsid w:val="00721C17"/>
    <w:rsid w:val="0072461A"/>
    <w:rsid w:val="00732356"/>
    <w:rsid w:val="00746532"/>
    <w:rsid w:val="00746701"/>
    <w:rsid w:val="00750A44"/>
    <w:rsid w:val="007818B6"/>
    <w:rsid w:val="00783253"/>
    <w:rsid w:val="007840F2"/>
    <w:rsid w:val="00787A82"/>
    <w:rsid w:val="00793645"/>
    <w:rsid w:val="007936D6"/>
    <w:rsid w:val="0079713A"/>
    <w:rsid w:val="007B5E17"/>
    <w:rsid w:val="007D615A"/>
    <w:rsid w:val="007E25BD"/>
    <w:rsid w:val="007E2F69"/>
    <w:rsid w:val="00804F07"/>
    <w:rsid w:val="00830AB1"/>
    <w:rsid w:val="0085296C"/>
    <w:rsid w:val="008560CF"/>
    <w:rsid w:val="008645BB"/>
    <w:rsid w:val="00870E5C"/>
    <w:rsid w:val="00872D1E"/>
    <w:rsid w:val="00874044"/>
    <w:rsid w:val="00875011"/>
    <w:rsid w:val="00892E48"/>
    <w:rsid w:val="008A5BE7"/>
    <w:rsid w:val="008C0187"/>
    <w:rsid w:val="008C4BDA"/>
    <w:rsid w:val="008C6DF8"/>
    <w:rsid w:val="008D0487"/>
    <w:rsid w:val="008D6069"/>
    <w:rsid w:val="008E3274"/>
    <w:rsid w:val="008F3818"/>
    <w:rsid w:val="008F3EBA"/>
    <w:rsid w:val="0090442F"/>
    <w:rsid w:val="00911483"/>
    <w:rsid w:val="009129F3"/>
    <w:rsid w:val="00916B43"/>
    <w:rsid w:val="00920F98"/>
    <w:rsid w:val="0092684D"/>
    <w:rsid w:val="009301A2"/>
    <w:rsid w:val="009375EB"/>
    <w:rsid w:val="00941690"/>
    <w:rsid w:val="009469C7"/>
    <w:rsid w:val="00956C26"/>
    <w:rsid w:val="00960AE9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25E85"/>
    <w:rsid w:val="00A3431A"/>
    <w:rsid w:val="00A347DE"/>
    <w:rsid w:val="00A3645F"/>
    <w:rsid w:val="00A36E95"/>
    <w:rsid w:val="00A377B1"/>
    <w:rsid w:val="00A46C2A"/>
    <w:rsid w:val="00A56074"/>
    <w:rsid w:val="00A56607"/>
    <w:rsid w:val="00A62798"/>
    <w:rsid w:val="00A632EE"/>
    <w:rsid w:val="00A776FE"/>
    <w:rsid w:val="00AB39E6"/>
    <w:rsid w:val="00AB46E0"/>
    <w:rsid w:val="00AB5E32"/>
    <w:rsid w:val="00AB71A8"/>
    <w:rsid w:val="00AC4605"/>
    <w:rsid w:val="00AC4AD2"/>
    <w:rsid w:val="00AD12B1"/>
    <w:rsid w:val="00AD4FF2"/>
    <w:rsid w:val="00AD6F4F"/>
    <w:rsid w:val="00AE6FF2"/>
    <w:rsid w:val="00AF33BF"/>
    <w:rsid w:val="00AF69CC"/>
    <w:rsid w:val="00AF7684"/>
    <w:rsid w:val="00B01B85"/>
    <w:rsid w:val="00B119F4"/>
    <w:rsid w:val="00B15219"/>
    <w:rsid w:val="00B154B4"/>
    <w:rsid w:val="00B157C4"/>
    <w:rsid w:val="00B22BBE"/>
    <w:rsid w:val="00B35FDB"/>
    <w:rsid w:val="00B37134"/>
    <w:rsid w:val="00B40FC8"/>
    <w:rsid w:val="00B53738"/>
    <w:rsid w:val="00B537FB"/>
    <w:rsid w:val="00B54734"/>
    <w:rsid w:val="00B629D3"/>
    <w:rsid w:val="00B722D1"/>
    <w:rsid w:val="00B80DD6"/>
    <w:rsid w:val="00B8367C"/>
    <w:rsid w:val="00B87B51"/>
    <w:rsid w:val="00B93B71"/>
    <w:rsid w:val="00BA1439"/>
    <w:rsid w:val="00BB4360"/>
    <w:rsid w:val="00BD06C3"/>
    <w:rsid w:val="00BD4801"/>
    <w:rsid w:val="00BD610D"/>
    <w:rsid w:val="00BE4760"/>
    <w:rsid w:val="00BE5EF9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75633"/>
    <w:rsid w:val="00C837E9"/>
    <w:rsid w:val="00C85CD0"/>
    <w:rsid w:val="00CA50E9"/>
    <w:rsid w:val="00CA5F28"/>
    <w:rsid w:val="00CA6D12"/>
    <w:rsid w:val="00CB2164"/>
    <w:rsid w:val="00CC6896"/>
    <w:rsid w:val="00CC7DF2"/>
    <w:rsid w:val="00CD48E9"/>
    <w:rsid w:val="00CD4BB8"/>
    <w:rsid w:val="00CE118A"/>
    <w:rsid w:val="00CE6400"/>
    <w:rsid w:val="00CF3F49"/>
    <w:rsid w:val="00CF4A74"/>
    <w:rsid w:val="00D07FF7"/>
    <w:rsid w:val="00D1080C"/>
    <w:rsid w:val="00D12638"/>
    <w:rsid w:val="00D212BC"/>
    <w:rsid w:val="00D34D9A"/>
    <w:rsid w:val="00D409DE"/>
    <w:rsid w:val="00D42C9B"/>
    <w:rsid w:val="00D47D38"/>
    <w:rsid w:val="00D5582C"/>
    <w:rsid w:val="00D65942"/>
    <w:rsid w:val="00D7532C"/>
    <w:rsid w:val="00DA2B7D"/>
    <w:rsid w:val="00DB797D"/>
    <w:rsid w:val="00DC3F44"/>
    <w:rsid w:val="00DD146A"/>
    <w:rsid w:val="00DD3E9D"/>
    <w:rsid w:val="00DD5EA7"/>
    <w:rsid w:val="00DE64A6"/>
    <w:rsid w:val="00DE73EE"/>
    <w:rsid w:val="00E14552"/>
    <w:rsid w:val="00E15D59"/>
    <w:rsid w:val="00E21677"/>
    <w:rsid w:val="00E21B42"/>
    <w:rsid w:val="00E30517"/>
    <w:rsid w:val="00E324E7"/>
    <w:rsid w:val="00E40337"/>
    <w:rsid w:val="00E42CC3"/>
    <w:rsid w:val="00E55512"/>
    <w:rsid w:val="00E63FDD"/>
    <w:rsid w:val="00E86A2B"/>
    <w:rsid w:val="00E87A96"/>
    <w:rsid w:val="00E91780"/>
    <w:rsid w:val="00E92596"/>
    <w:rsid w:val="00E96BAC"/>
    <w:rsid w:val="00EA74CD"/>
    <w:rsid w:val="00EB3286"/>
    <w:rsid w:val="00ED44D7"/>
    <w:rsid w:val="00EE4535"/>
    <w:rsid w:val="00EE4A6E"/>
    <w:rsid w:val="00EE7725"/>
    <w:rsid w:val="00EF4398"/>
    <w:rsid w:val="00EF741B"/>
    <w:rsid w:val="00EF74CA"/>
    <w:rsid w:val="00F014B6"/>
    <w:rsid w:val="00F01C15"/>
    <w:rsid w:val="00F053EC"/>
    <w:rsid w:val="00F07B9B"/>
    <w:rsid w:val="00F138A1"/>
    <w:rsid w:val="00F2074D"/>
    <w:rsid w:val="00F31248"/>
    <w:rsid w:val="00F33AC3"/>
    <w:rsid w:val="00F365F2"/>
    <w:rsid w:val="00F479B7"/>
    <w:rsid w:val="00F54680"/>
    <w:rsid w:val="00F973D6"/>
    <w:rsid w:val="00FB4352"/>
    <w:rsid w:val="00FB7965"/>
    <w:rsid w:val="00FC0667"/>
    <w:rsid w:val="00FD6336"/>
    <w:rsid w:val="00FE7798"/>
    <w:rsid w:val="00FF0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4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semiHidden/>
    <w:rsid w:val="003353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3535A"/>
    <w:rPr>
      <w:rFonts w:cs="Times New Roman"/>
    </w:rPr>
  </w:style>
  <w:style w:type="paragraph" w:customStyle="1" w:styleId="pkt">
    <w:name w:val="pkt"/>
    <w:basedOn w:val="Normal"/>
    <w:uiPriority w:val="99"/>
    <w:rsid w:val="0092684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rsid w:val="0092684D"/>
    <w:pPr>
      <w:ind w:left="850" w:hanging="425"/>
    </w:pPr>
  </w:style>
  <w:style w:type="character" w:customStyle="1" w:styleId="Znakinumeracji">
    <w:name w:val="Znaki numeracji"/>
    <w:uiPriority w:val="99"/>
    <w:rsid w:val="00AD4FF2"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AD4FF2"/>
    <w:rPr>
      <w:rFonts w:ascii="Calibri" w:hAnsi="Calibri" w:cs="Times New Roman"/>
      <w:sz w:val="22"/>
      <w:szCs w:val="22"/>
      <w:lang w:val="pl-PL" w:eastAsia="en-US" w:bidi="ar-SA"/>
    </w:rPr>
  </w:style>
  <w:style w:type="paragraph" w:styleId="BodyText3">
    <w:name w:val="Body Text 3"/>
    <w:basedOn w:val="Normal"/>
    <w:link w:val="BodyText3Char"/>
    <w:uiPriority w:val="99"/>
    <w:rsid w:val="00255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6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501</Words>
  <Characters>3008</Characters>
  <Application>Microsoft Office Outlook</Application>
  <DocSecurity>0</DocSecurity>
  <Lines>0</Lines>
  <Paragraphs>0</Paragraphs>
  <ScaleCrop>false</ScaleCrop>
  <Company>Sąd Apelacyjny w Szczecinie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iwz </dc:title>
  <dc:subject/>
  <dc:creator>Remigiusz Stępień</dc:creator>
  <cp:keywords/>
  <dc:description/>
  <cp:lastModifiedBy>bszczepanska</cp:lastModifiedBy>
  <cp:revision>4</cp:revision>
  <cp:lastPrinted>2016-07-26T08:32:00Z</cp:lastPrinted>
  <dcterms:created xsi:type="dcterms:W3CDTF">2018-10-03T07:24:00Z</dcterms:created>
  <dcterms:modified xsi:type="dcterms:W3CDTF">2018-10-24T12:58:00Z</dcterms:modified>
</cp:coreProperties>
</file>